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C427E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CLERK</w:t>
      </w:r>
      <w:r>
        <w:rPr>
          <w:rFonts w:ascii="Times New Roman" w:hAnsi="Times New Roman" w:cs="Times New Roman"/>
        </w:rPr>
        <w:t xml:space="preserve">       (fl.1483)</w:t>
      </w:r>
    </w:p>
    <w:p w14:paraId="2DDFB83D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</w:p>
    <w:p w14:paraId="7AABB52D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</w:p>
    <w:p w14:paraId="28528851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She made a plaint of debt against William Hanke of Great </w:t>
      </w:r>
      <w:proofErr w:type="spellStart"/>
      <w:r>
        <w:rPr>
          <w:rFonts w:ascii="Times New Roman" w:hAnsi="Times New Roman" w:cs="Times New Roman"/>
        </w:rPr>
        <w:t>Hormead</w:t>
      </w:r>
      <w:proofErr w:type="spellEnd"/>
      <w:r>
        <w:rPr>
          <w:rFonts w:ascii="Times New Roman" w:hAnsi="Times New Roman" w:cs="Times New Roman"/>
        </w:rPr>
        <w:t>,</w:t>
      </w:r>
    </w:p>
    <w:p w14:paraId="014466C4" w14:textId="2A026608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</w:t>
      </w:r>
      <w:r w:rsidR="00210BB0">
        <w:rPr>
          <w:rFonts w:ascii="Times New Roman" w:hAnsi="Times New Roman" w:cs="Times New Roman"/>
        </w:rPr>
        <w:t>(q.v.)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14:paraId="382730CA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52878914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</w:p>
    <w:p w14:paraId="34A2A573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</w:p>
    <w:p w14:paraId="5EB1F6CE" w14:textId="77777777" w:rsidR="00DC6D8B" w:rsidRDefault="00DC6D8B" w:rsidP="00DC6D8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2019</w:t>
      </w:r>
    </w:p>
    <w:p w14:paraId="375E3499" w14:textId="77777777" w:rsidR="006B2F86" w:rsidRPr="00E71FC3" w:rsidRDefault="00210BB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04337" w14:textId="77777777" w:rsidR="00DC6D8B" w:rsidRDefault="00DC6D8B" w:rsidP="00E71FC3">
      <w:r>
        <w:separator/>
      </w:r>
    </w:p>
  </w:endnote>
  <w:endnote w:type="continuationSeparator" w:id="0">
    <w:p w14:paraId="7BD0EF38" w14:textId="77777777" w:rsidR="00DC6D8B" w:rsidRDefault="00DC6D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B99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9AA3" w14:textId="77777777" w:rsidR="00DC6D8B" w:rsidRDefault="00DC6D8B" w:rsidP="00E71FC3">
      <w:r>
        <w:separator/>
      </w:r>
    </w:p>
  </w:footnote>
  <w:footnote w:type="continuationSeparator" w:id="0">
    <w:p w14:paraId="0095392B" w14:textId="77777777" w:rsidR="00DC6D8B" w:rsidRDefault="00DC6D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D8B"/>
    <w:rsid w:val="001A7C09"/>
    <w:rsid w:val="00210BB0"/>
    <w:rsid w:val="00577BD5"/>
    <w:rsid w:val="00656CBA"/>
    <w:rsid w:val="006A1F77"/>
    <w:rsid w:val="00733BE7"/>
    <w:rsid w:val="00AB52E8"/>
    <w:rsid w:val="00B16D3F"/>
    <w:rsid w:val="00BB41AC"/>
    <w:rsid w:val="00DC6D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B9CB"/>
  <w15:chartTrackingRefBased/>
  <w15:docId w15:val="{6C96A6CB-DC98-4BFD-8465-7804CC0C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D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2019-07-21T18:54:00Z</dcterms:created>
  <dcterms:modified xsi:type="dcterms:W3CDTF">2020-02-10T09:21:00Z</dcterms:modified>
</cp:coreProperties>
</file>